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25F41" w14:textId="77777777" w:rsidR="00366D8C" w:rsidRDefault="00366D8C" w:rsidP="00366D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KETCHYN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481D265E" w14:textId="77777777" w:rsidR="00366D8C" w:rsidRDefault="00366D8C" w:rsidP="00366D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Nottingham. </w:t>
      </w:r>
      <w:proofErr w:type="spellStart"/>
      <w:r>
        <w:rPr>
          <w:rFonts w:ascii="Times New Roman" w:hAnsi="Times New Roman" w:cs="Times New Roman"/>
          <w:sz w:val="24"/>
          <w:szCs w:val="24"/>
        </w:rPr>
        <w:t>Labourer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155B140" w14:textId="77777777" w:rsidR="00366D8C" w:rsidRDefault="00366D8C" w:rsidP="00366D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7DBA91" w14:textId="77777777" w:rsidR="00366D8C" w:rsidRDefault="00366D8C" w:rsidP="00366D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6B301B" w14:textId="77777777" w:rsidR="00366D8C" w:rsidRDefault="00366D8C" w:rsidP="00366D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Dec.1451</w:t>
      </w:r>
      <w:r>
        <w:rPr>
          <w:rFonts w:ascii="Times New Roman" w:hAnsi="Times New Roman" w:cs="Times New Roman"/>
          <w:sz w:val="24"/>
          <w:szCs w:val="24"/>
        </w:rPr>
        <w:tab/>
        <w:t>He was one of those involved in a bond for the payment of £500 to Robert</w:t>
      </w:r>
    </w:p>
    <w:p w14:paraId="3C215726" w14:textId="77777777" w:rsidR="00366D8C" w:rsidRDefault="00366D8C" w:rsidP="00366D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Strelley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Sheriff of Nottingham(q.v.). </w:t>
      </w:r>
    </w:p>
    <w:p w14:paraId="66191063" w14:textId="77777777" w:rsidR="00366D8C" w:rsidRDefault="00366D8C" w:rsidP="00366D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C 146/6816)</w:t>
      </w:r>
    </w:p>
    <w:p w14:paraId="6A96A005" w14:textId="77777777" w:rsidR="00366D8C" w:rsidRDefault="00366D8C" w:rsidP="00366D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85DBE6" w14:textId="77777777" w:rsidR="00366D8C" w:rsidRDefault="00366D8C" w:rsidP="00366D8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51D89A" w14:textId="77777777" w:rsidR="00366D8C" w:rsidRDefault="00366D8C" w:rsidP="00366D8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March 2022</w:t>
      </w:r>
    </w:p>
    <w:p w14:paraId="0A84EAB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6CA9E" w14:textId="77777777" w:rsidR="00366D8C" w:rsidRDefault="00366D8C" w:rsidP="009139A6">
      <w:r>
        <w:separator/>
      </w:r>
    </w:p>
  </w:endnote>
  <w:endnote w:type="continuationSeparator" w:id="0">
    <w:p w14:paraId="38258EA0" w14:textId="77777777" w:rsidR="00366D8C" w:rsidRDefault="00366D8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096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EDF0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27DF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D5DD3" w14:textId="77777777" w:rsidR="00366D8C" w:rsidRDefault="00366D8C" w:rsidP="009139A6">
      <w:r>
        <w:separator/>
      </w:r>
    </w:p>
  </w:footnote>
  <w:footnote w:type="continuationSeparator" w:id="0">
    <w:p w14:paraId="7FE595E0" w14:textId="77777777" w:rsidR="00366D8C" w:rsidRDefault="00366D8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29A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52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572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D8C"/>
    <w:rsid w:val="000666E0"/>
    <w:rsid w:val="002510B7"/>
    <w:rsid w:val="00366D8C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6FB9C"/>
  <w15:chartTrackingRefBased/>
  <w15:docId w15:val="{E5EA3E2E-AB93-4BEA-AD19-C5140FFF0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2022-03-01T17:09:00Z</dcterms:created>
  <dcterms:modified xsi:type="dcterms:W3CDTF">2022-03-01T17:10:00Z</dcterms:modified>
</cp:coreProperties>
</file>